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4D5" w:rsidRPr="005C4841" w:rsidRDefault="002044D5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:rsidR="002044D5" w:rsidRPr="005C4841" w:rsidRDefault="002044D5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2044D5" w:rsidRDefault="002044D5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:rsidR="002044D5" w:rsidRPr="003A7EDF" w:rsidRDefault="002044D5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2044D5" w:rsidRPr="001E0811" w:rsidRDefault="002044D5" w:rsidP="001E0811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1E0811">
        <w:rPr>
          <w:rFonts w:ascii="Times New Roman" w:hAnsi="Times New Roman" w:cs="Times New Roman"/>
          <w:b w:val="0"/>
          <w:szCs w:val="22"/>
        </w:rPr>
        <w:t>Перечень</w:t>
      </w:r>
    </w:p>
    <w:p w:rsidR="002044D5" w:rsidRPr="001E0811" w:rsidRDefault="002044D5" w:rsidP="001E0811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1E0811">
        <w:rPr>
          <w:rFonts w:ascii="Times New Roman" w:hAnsi="Times New Roman" w:cs="Times New Roman"/>
          <w:b w:val="0"/>
          <w:szCs w:val="22"/>
        </w:rPr>
        <w:t>информации, включаемой в паспорт налогового расхода</w:t>
      </w:r>
    </w:p>
    <w:p w:rsidR="002044D5" w:rsidRPr="001E0811" w:rsidRDefault="002044D5" w:rsidP="001E0811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1E0811">
        <w:rPr>
          <w:rFonts w:ascii="Times New Roman" w:hAnsi="Times New Roman" w:cs="Times New Roman"/>
          <w:b w:val="0"/>
          <w:szCs w:val="22"/>
        </w:rPr>
        <w:t>городского поселения Кондинское</w:t>
      </w:r>
    </w:p>
    <w:p w:rsidR="002044D5" w:rsidRPr="001E0811" w:rsidRDefault="002044D5" w:rsidP="001E0811">
      <w:pPr>
        <w:pStyle w:val="ConsPlusNormal"/>
        <w:rPr>
          <w:rFonts w:ascii="Times New Roman" w:hAnsi="Times New Roman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78"/>
        <w:gridCol w:w="4971"/>
        <w:gridCol w:w="3685"/>
      </w:tblGrid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Источник данных</w:t>
            </w:r>
          </w:p>
        </w:tc>
      </w:tr>
      <w:tr w:rsidR="002044D5" w:rsidRPr="001E081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  <w:lang w:eastAsia="en-US"/>
              </w:rPr>
            </w:pPr>
            <w:r w:rsidRPr="001E0811">
              <w:rPr>
                <w:rFonts w:ascii="Times New Roman" w:hAnsi="Times New Roman"/>
                <w:lang w:eastAsia="en-US"/>
              </w:rPr>
              <w:t xml:space="preserve"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№119) </w:t>
            </w:r>
          </w:p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  <w:lang w:eastAsia="en-US"/>
              </w:rPr>
              <w:t>абз. 2/пп.3.1.1/п.3.1/разд. 3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rPr>
                <w:sz w:val="22"/>
                <w:szCs w:val="22"/>
                <w:shd w:val="clear" w:color="auto" w:fill="FFFFFF"/>
              </w:rPr>
            </w:pPr>
            <w:r w:rsidRPr="001E0811">
              <w:rPr>
                <w:sz w:val="22"/>
                <w:szCs w:val="22"/>
              </w:rPr>
              <w:t>Земельные участки, занятые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Организации –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992114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01.01.20</w:t>
            </w:r>
            <w:r>
              <w:rPr>
                <w:sz w:val="22"/>
                <w:szCs w:val="22"/>
              </w:rPr>
              <w:t>19</w:t>
            </w:r>
            <w:r w:rsidRPr="001E0811">
              <w:rPr>
                <w:sz w:val="22"/>
                <w:szCs w:val="22"/>
              </w:rPr>
              <w:t>г.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992114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01.01.20</w:t>
            </w:r>
            <w:r>
              <w:rPr>
                <w:sz w:val="22"/>
                <w:szCs w:val="22"/>
              </w:rPr>
              <w:t>19</w:t>
            </w:r>
            <w:r w:rsidRPr="001E0811">
              <w:rPr>
                <w:sz w:val="22"/>
                <w:szCs w:val="22"/>
              </w:rPr>
              <w:t>г.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1E0811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2044D5" w:rsidRPr="001E0811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Не установлено</w:t>
            </w:r>
          </w:p>
        </w:tc>
      </w:tr>
      <w:tr w:rsidR="002044D5" w:rsidRPr="001E081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C0305E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2"/>
                <w:szCs w:val="22"/>
              </w:rPr>
              <w:t>О</w:t>
            </w:r>
            <w:r w:rsidRPr="001E0811">
              <w:rPr>
                <w:sz w:val="22"/>
                <w:szCs w:val="22"/>
              </w:rPr>
              <w:t>рганизации – в отношении земельных участков, занятых объектами благоустройства в городских и сельских поселениях, памятниками, скверами, парками, бульварами, площадями, улицами, переулками, проездами, набережными, гражданскими захоронениями и полигонами по утилизации технических и бытовых отходов</w:t>
            </w:r>
          </w:p>
        </w:tc>
      </w:tr>
      <w:tr w:rsidR="002044D5" w:rsidRPr="001E0811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Стимулирующая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Повышение качества и комфорта городской среды на территории городского поселения Кондинское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Земельный налог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100% от ставок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«Формирование комфортной городской среды в Кондинском районе на 2018-2024 годы» (утв. Постановлением администрации Кондинского района от 28.12.2017г. № 2241)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Наименования структурных элементов муниципальных программ в целях,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Повышение уровня благоустройства территорий общего пользования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B415A2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B415A2">
              <w:rPr>
                <w:rFonts w:ascii="Times New Roman" w:hAnsi="Times New Roman"/>
              </w:rPr>
              <w:t>Количество благоустроенных территорий общего пользования Кондинского района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D96847" w:rsidRDefault="002044D5" w:rsidP="00B415A2">
            <w:pPr>
              <w:pStyle w:val="ConsPlusNormal"/>
              <w:rPr>
                <w:rFonts w:ascii="Times New Roman" w:hAnsi="Times New Roman"/>
              </w:rPr>
            </w:pPr>
            <w:r w:rsidRPr="00D96847">
              <w:rPr>
                <w:rFonts w:ascii="Times New Roman" w:hAnsi="Times New Roman"/>
              </w:rPr>
              <w:t xml:space="preserve">Показатель (индикатор) достижения цели муниципальной программы,  которой соответствует налоговый расход городского поселения Кондинское не определен. За показатель (индикатор) можно определить  общий показатель муниципальной программы – «Количество благоустроенных территорий общего пользования Кондинского района» 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</w:p>
        </w:tc>
      </w:tr>
      <w:tr w:rsidR="002044D5" w:rsidRPr="001E0811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Default="002044D5" w:rsidP="001E0811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 – 0,00 тыс.руб.</w:t>
            </w:r>
          </w:p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2020г. – 0,00</w:t>
            </w:r>
            <w:r>
              <w:rPr>
                <w:rFonts w:ascii="Times New Roman" w:hAnsi="Times New Roman"/>
              </w:rPr>
              <w:t xml:space="preserve"> тыс.руб.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2021г. – 0,00</w:t>
            </w:r>
            <w:r>
              <w:rPr>
                <w:sz w:val="22"/>
                <w:szCs w:val="22"/>
              </w:rPr>
              <w:t xml:space="preserve"> тыс.руб.</w:t>
            </w:r>
          </w:p>
          <w:p w:rsidR="002044D5" w:rsidRPr="001E0811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2022г. – 0,00</w:t>
            </w:r>
            <w:r>
              <w:rPr>
                <w:sz w:val="22"/>
                <w:szCs w:val="22"/>
              </w:rPr>
              <w:t xml:space="preserve"> тыс.руб.</w:t>
            </w:r>
          </w:p>
          <w:p w:rsidR="002044D5" w:rsidRPr="001E0811" w:rsidRDefault="002044D5" w:rsidP="001E0811">
            <w:pPr>
              <w:rPr>
                <w:sz w:val="22"/>
                <w:szCs w:val="22"/>
              </w:rPr>
            </w:pPr>
            <w:r w:rsidRPr="001E0811">
              <w:rPr>
                <w:sz w:val="22"/>
                <w:szCs w:val="22"/>
              </w:rPr>
              <w:t>2023г. – 0,00</w:t>
            </w:r>
            <w:r>
              <w:rPr>
                <w:sz w:val="22"/>
                <w:szCs w:val="22"/>
              </w:rPr>
              <w:t xml:space="preserve"> тыс.руб.</w:t>
            </w:r>
          </w:p>
          <w:p w:rsidR="002044D5" w:rsidRPr="001E0811" w:rsidRDefault="002044D5" w:rsidP="001E0811">
            <w:pPr>
              <w:rPr>
                <w:sz w:val="22"/>
                <w:szCs w:val="22"/>
              </w:rPr>
            </w:pPr>
            <w:bookmarkStart w:id="2" w:name="_GoBack"/>
            <w:bookmarkEnd w:id="2"/>
            <w:r>
              <w:rPr>
                <w:sz w:val="22"/>
                <w:szCs w:val="22"/>
              </w:rPr>
              <w:t>2024г. – 0,00 тыс.руб.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0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 xml:space="preserve">0 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723,00</w:t>
            </w:r>
          </w:p>
        </w:tc>
      </w:tr>
      <w:tr w:rsidR="002044D5" w:rsidRPr="001E0811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ind w:right="35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2044D5" w:rsidRPr="001E0811" w:rsidRDefault="002044D5" w:rsidP="001E0811">
            <w:pPr>
              <w:pStyle w:val="ConsPlusNormal"/>
              <w:rPr>
                <w:rFonts w:ascii="Times New Roman" w:hAnsi="Times New Roman"/>
              </w:rPr>
            </w:pPr>
            <w:r w:rsidRPr="001E0811">
              <w:rPr>
                <w:rFonts w:ascii="Times New Roman" w:hAnsi="Times New Roman"/>
              </w:rPr>
              <w:t>0,00</w:t>
            </w:r>
          </w:p>
        </w:tc>
      </w:tr>
    </w:tbl>
    <w:p w:rsidR="002044D5" w:rsidRPr="001E0811" w:rsidRDefault="002044D5" w:rsidP="001E0811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2"/>
          <w:szCs w:val="22"/>
        </w:rPr>
      </w:pPr>
    </w:p>
    <w:p w:rsidR="002044D5" w:rsidRPr="001E0811" w:rsidRDefault="002044D5" w:rsidP="001E0811">
      <w:pPr>
        <w:pStyle w:val="NoSpacing"/>
        <w:rPr>
          <w:rFonts w:ascii="Times New Roman" w:hAnsi="Times New Roman"/>
          <w:lang w:val="en-US"/>
        </w:rPr>
      </w:pPr>
    </w:p>
    <w:p w:rsidR="002044D5" w:rsidRPr="001E0811" w:rsidRDefault="002044D5" w:rsidP="001E0811">
      <w:pPr>
        <w:rPr>
          <w:sz w:val="22"/>
          <w:szCs w:val="22"/>
        </w:rPr>
      </w:pPr>
    </w:p>
    <w:sectPr w:rsidR="002044D5" w:rsidRPr="001E0811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7F5"/>
    <w:rsid w:val="000305F7"/>
    <w:rsid w:val="000325B7"/>
    <w:rsid w:val="0003620A"/>
    <w:rsid w:val="00046A09"/>
    <w:rsid w:val="00047677"/>
    <w:rsid w:val="000825FD"/>
    <w:rsid w:val="00097357"/>
    <w:rsid w:val="000A3430"/>
    <w:rsid w:val="000C6E92"/>
    <w:rsid w:val="000D4D18"/>
    <w:rsid w:val="000D4D56"/>
    <w:rsid w:val="000F69A1"/>
    <w:rsid w:val="001C0C04"/>
    <w:rsid w:val="001D4F97"/>
    <w:rsid w:val="001E0811"/>
    <w:rsid w:val="001F561E"/>
    <w:rsid w:val="001F5993"/>
    <w:rsid w:val="001F7052"/>
    <w:rsid w:val="002044D5"/>
    <w:rsid w:val="00236AA1"/>
    <w:rsid w:val="002476B0"/>
    <w:rsid w:val="00253BAE"/>
    <w:rsid w:val="00271FDC"/>
    <w:rsid w:val="002D03F1"/>
    <w:rsid w:val="002D1214"/>
    <w:rsid w:val="003134C3"/>
    <w:rsid w:val="00330EBE"/>
    <w:rsid w:val="003508D7"/>
    <w:rsid w:val="00371E8E"/>
    <w:rsid w:val="003855CD"/>
    <w:rsid w:val="00396EE4"/>
    <w:rsid w:val="003A14DE"/>
    <w:rsid w:val="003A7EDF"/>
    <w:rsid w:val="003B4DDC"/>
    <w:rsid w:val="003F496A"/>
    <w:rsid w:val="00446689"/>
    <w:rsid w:val="00460B25"/>
    <w:rsid w:val="00470BE0"/>
    <w:rsid w:val="00476BB9"/>
    <w:rsid w:val="00484FE4"/>
    <w:rsid w:val="004858F8"/>
    <w:rsid w:val="004E12AB"/>
    <w:rsid w:val="004E1320"/>
    <w:rsid w:val="004E61C0"/>
    <w:rsid w:val="0051373A"/>
    <w:rsid w:val="00515356"/>
    <w:rsid w:val="00540505"/>
    <w:rsid w:val="0054279D"/>
    <w:rsid w:val="00543910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07FEB"/>
    <w:rsid w:val="0064170F"/>
    <w:rsid w:val="006459DF"/>
    <w:rsid w:val="00660947"/>
    <w:rsid w:val="0067467C"/>
    <w:rsid w:val="00680729"/>
    <w:rsid w:val="0069424C"/>
    <w:rsid w:val="006A51FB"/>
    <w:rsid w:val="006A6D69"/>
    <w:rsid w:val="006F2E42"/>
    <w:rsid w:val="00743DC8"/>
    <w:rsid w:val="0075542A"/>
    <w:rsid w:val="00761B59"/>
    <w:rsid w:val="00777BD2"/>
    <w:rsid w:val="007C61C9"/>
    <w:rsid w:val="007D28CD"/>
    <w:rsid w:val="007D2D19"/>
    <w:rsid w:val="007D79D2"/>
    <w:rsid w:val="007F1CCA"/>
    <w:rsid w:val="00821EDA"/>
    <w:rsid w:val="00824CC7"/>
    <w:rsid w:val="00843CDC"/>
    <w:rsid w:val="008512F2"/>
    <w:rsid w:val="008863C8"/>
    <w:rsid w:val="008E47F5"/>
    <w:rsid w:val="008F4D69"/>
    <w:rsid w:val="00912B91"/>
    <w:rsid w:val="00913A91"/>
    <w:rsid w:val="00930EB7"/>
    <w:rsid w:val="009326FD"/>
    <w:rsid w:val="00935181"/>
    <w:rsid w:val="00946856"/>
    <w:rsid w:val="00961A60"/>
    <w:rsid w:val="009762D4"/>
    <w:rsid w:val="0098717D"/>
    <w:rsid w:val="00992114"/>
    <w:rsid w:val="009B3956"/>
    <w:rsid w:val="009C2260"/>
    <w:rsid w:val="009E3F5B"/>
    <w:rsid w:val="009E61FF"/>
    <w:rsid w:val="009F048A"/>
    <w:rsid w:val="00A333A9"/>
    <w:rsid w:val="00A4105F"/>
    <w:rsid w:val="00AA14D7"/>
    <w:rsid w:val="00AA3987"/>
    <w:rsid w:val="00AC5E9C"/>
    <w:rsid w:val="00AE563A"/>
    <w:rsid w:val="00B02F92"/>
    <w:rsid w:val="00B03F6B"/>
    <w:rsid w:val="00B07E60"/>
    <w:rsid w:val="00B16313"/>
    <w:rsid w:val="00B202FE"/>
    <w:rsid w:val="00B218C0"/>
    <w:rsid w:val="00B25540"/>
    <w:rsid w:val="00B25909"/>
    <w:rsid w:val="00B324F3"/>
    <w:rsid w:val="00B415A2"/>
    <w:rsid w:val="00B84BDC"/>
    <w:rsid w:val="00BA65BB"/>
    <w:rsid w:val="00BF5B3F"/>
    <w:rsid w:val="00BF727C"/>
    <w:rsid w:val="00C0179B"/>
    <w:rsid w:val="00C0305E"/>
    <w:rsid w:val="00C31711"/>
    <w:rsid w:val="00C33898"/>
    <w:rsid w:val="00C6692C"/>
    <w:rsid w:val="00C7205B"/>
    <w:rsid w:val="00CD1B1A"/>
    <w:rsid w:val="00CD6875"/>
    <w:rsid w:val="00CE3CB1"/>
    <w:rsid w:val="00D0399E"/>
    <w:rsid w:val="00D21D19"/>
    <w:rsid w:val="00D2685C"/>
    <w:rsid w:val="00D86E03"/>
    <w:rsid w:val="00D9652C"/>
    <w:rsid w:val="00D96847"/>
    <w:rsid w:val="00DC6D21"/>
    <w:rsid w:val="00DC75CE"/>
    <w:rsid w:val="00DE35E5"/>
    <w:rsid w:val="00DF47F8"/>
    <w:rsid w:val="00DF7571"/>
    <w:rsid w:val="00E178B7"/>
    <w:rsid w:val="00E848B1"/>
    <w:rsid w:val="00E90B92"/>
    <w:rsid w:val="00EB1060"/>
    <w:rsid w:val="00EB1203"/>
    <w:rsid w:val="00EC17E6"/>
    <w:rsid w:val="00EC55BB"/>
    <w:rsid w:val="00ED09A2"/>
    <w:rsid w:val="00F30C8F"/>
    <w:rsid w:val="00F34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7F5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NoSpacingChar">
    <w:name w:val="No Spacing Char"/>
    <w:link w:val="NoSpacing"/>
    <w:uiPriority w:val="99"/>
    <w:locked/>
    <w:rsid w:val="008E47F5"/>
    <w:rPr>
      <w:sz w:val="22"/>
      <w:lang w:val="ru-RU" w:eastAsia="en-US"/>
    </w:rPr>
  </w:style>
  <w:style w:type="paragraph" w:styleId="NoSpacing">
    <w:name w:val="No Spacing"/>
    <w:link w:val="NoSpacingChar"/>
    <w:uiPriority w:val="99"/>
    <w:qFormat/>
    <w:rsid w:val="008E47F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59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3</Pages>
  <Words>1009</Words>
  <Characters>5753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MihailovaOG</cp:lastModifiedBy>
  <cp:revision>16</cp:revision>
  <cp:lastPrinted>2021-07-12T04:03:00Z</cp:lastPrinted>
  <dcterms:created xsi:type="dcterms:W3CDTF">2021-08-18T09:13:00Z</dcterms:created>
  <dcterms:modified xsi:type="dcterms:W3CDTF">2021-08-27T06:09:00Z</dcterms:modified>
</cp:coreProperties>
</file>